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D7B90E" w14:textId="77777777" w:rsidR="00150BD1" w:rsidRPr="002A3922" w:rsidRDefault="003C2698" w:rsidP="00F40E54">
      <w:pPr>
        <w:spacing w:line="320" w:lineRule="atLeast"/>
        <w:rPr>
          <w:rFonts w:asciiTheme="minorEastAsia" w:eastAsiaTheme="minorEastAsia" w:hAnsiTheme="minorEastAsia"/>
          <w:spacing w:val="16"/>
          <w:sz w:val="24"/>
        </w:rPr>
      </w:pPr>
      <w:r w:rsidRPr="002A3922">
        <w:rPr>
          <w:rFonts w:asciiTheme="minorEastAsia" w:eastAsiaTheme="minorEastAsia" w:hAnsiTheme="minorEastAsia" w:hint="eastAsia"/>
          <w:spacing w:val="16"/>
          <w:sz w:val="24"/>
        </w:rPr>
        <w:t>様式第６</w:t>
      </w:r>
      <w:r w:rsidR="009B6D4C" w:rsidRPr="002A3922">
        <w:rPr>
          <w:rFonts w:asciiTheme="minorEastAsia" w:eastAsiaTheme="minorEastAsia" w:hAnsiTheme="minorEastAsia" w:hint="eastAsia"/>
          <w:spacing w:val="16"/>
          <w:sz w:val="24"/>
        </w:rPr>
        <w:t>号</w:t>
      </w:r>
    </w:p>
    <w:p w14:paraId="38E32D78" w14:textId="77777777" w:rsidR="00150BD1" w:rsidRPr="002A3922" w:rsidRDefault="00150BD1" w:rsidP="001E38C3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入札</w:t>
      </w:r>
      <w:r w:rsidR="001E38C3"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（契約）</w:t>
      </w:r>
      <w:r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保証金</w:t>
      </w:r>
      <w:r w:rsidR="001E38C3" w:rsidRPr="002A3922">
        <w:rPr>
          <w:rFonts w:asciiTheme="minorEastAsia" w:eastAsiaTheme="minorEastAsia" w:hAnsiTheme="minorEastAsia" w:hint="eastAsia"/>
          <w:spacing w:val="16"/>
          <w:sz w:val="28"/>
          <w:szCs w:val="28"/>
        </w:rPr>
        <w:t>還付請求書</w:t>
      </w:r>
    </w:p>
    <w:p w14:paraId="7E543732" w14:textId="77777777" w:rsidR="00150BD1" w:rsidRPr="002A3922" w:rsidRDefault="00150BD1" w:rsidP="00150BD1">
      <w:pPr>
        <w:spacing w:line="320" w:lineRule="atLeast"/>
        <w:jc w:val="righ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令和　　年　　月　　日</w:t>
      </w:r>
    </w:p>
    <w:p w14:paraId="7FD67ADD" w14:textId="77777777" w:rsidR="00520537" w:rsidRPr="002A3922" w:rsidRDefault="00520537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（あて先）</w:t>
      </w:r>
    </w:p>
    <w:p w14:paraId="62345A4F" w14:textId="77777777" w:rsidR="003B6F0B" w:rsidRPr="002A3922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地方独立行政法人埼玉県立病院機構</w:t>
      </w:r>
    </w:p>
    <w:p w14:paraId="0D796371" w14:textId="77777777" w:rsidR="00150BD1" w:rsidRPr="002A3922" w:rsidRDefault="003B6F0B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="00150BD1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埼玉県立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小児</w:t>
      </w:r>
      <w:r w:rsidR="00150BD1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医療センター病院長</w:t>
      </w:r>
    </w:p>
    <w:p w14:paraId="04E89842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6A25C3E9" w14:textId="77777777" w:rsidR="00397D28" w:rsidRPr="002A3922" w:rsidRDefault="00397D28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45D9BABB" w14:textId="77777777" w:rsidR="00150BD1" w:rsidRPr="002A3922" w:rsidRDefault="00150BD1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2A3922">
        <w:rPr>
          <w:rFonts w:asciiTheme="minorEastAsia" w:eastAsiaTheme="minorEastAsia" w:hAnsiTheme="minorEastAsia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4CDD5FCA" w14:textId="77777777" w:rsidR="00150BD1" w:rsidRPr="002A3922" w:rsidRDefault="009B6D4C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2A3922">
        <w:rPr>
          <w:rFonts w:asciiTheme="minorEastAsia" w:eastAsiaTheme="minorEastAsia" w:hAnsiTheme="minorEastAsia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63B0A9A3" w14:textId="77777777" w:rsidR="00150BD1" w:rsidRPr="002A3922" w:rsidRDefault="00150BD1" w:rsidP="00520537">
      <w:pPr>
        <w:spacing w:line="320" w:lineRule="atLeast"/>
        <w:ind w:leftChars="1575" w:left="3401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代表者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職氏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名　</w:t>
      </w:r>
      <w:r w:rsidR="00520537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　　　　</w:t>
      </w:r>
      <w:r w:rsidR="00397D28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　　㊞</w:t>
      </w:r>
    </w:p>
    <w:p w14:paraId="0B68C994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4E09F3CE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6EDAF2C9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0A0F7C3" w14:textId="77777777" w:rsidR="00150BD1" w:rsidRPr="002A3922" w:rsidRDefault="00150BD1" w:rsidP="00150BD1">
      <w:pPr>
        <w:spacing w:line="320" w:lineRule="atLeast"/>
        <w:jc w:val="lef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1A4DDFAA" w14:textId="77777777" w:rsidR="00150BD1" w:rsidRPr="002A3922" w:rsidRDefault="00150BD1" w:rsidP="00150BD1">
      <w:pPr>
        <w:spacing w:line="320" w:lineRule="atLeast"/>
        <w:jc w:val="center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記</w:t>
      </w:r>
    </w:p>
    <w:p w14:paraId="388A3ED8" w14:textId="4A6A28C0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１　調達案件名称</w:t>
      </w:r>
    </w:p>
    <w:p w14:paraId="2A99C640" w14:textId="1DD6C200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5910F9">
        <w:rPr>
          <w:rFonts w:asciiTheme="minorEastAsia" w:eastAsiaTheme="minorEastAsia" w:hAnsiTheme="minorEastAsia" w:hint="eastAsia"/>
          <w:spacing w:val="16"/>
          <w:sz w:val="21"/>
          <w:szCs w:val="21"/>
        </w:rPr>
        <w:t>液体ヘリウムの</w:t>
      </w:r>
      <w:r w:rsidR="00276B79">
        <w:rPr>
          <w:rFonts w:asciiTheme="minorEastAsia" w:eastAsiaTheme="minorEastAsia" w:hAnsiTheme="minorEastAsia" w:hint="eastAsia"/>
          <w:spacing w:val="16"/>
          <w:sz w:val="21"/>
          <w:szCs w:val="21"/>
        </w:rPr>
        <w:t>調達</w:t>
      </w:r>
    </w:p>
    <w:p w14:paraId="685760A9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7B24244F" w14:textId="77777777" w:rsidR="00397D28" w:rsidRPr="002A3922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２　公告年月日</w:t>
      </w:r>
    </w:p>
    <w:p w14:paraId="3491E0A3" w14:textId="5090F297" w:rsidR="00150BD1" w:rsidRPr="002A3922" w:rsidRDefault="00397D28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令和</w:t>
      </w:r>
      <w:r w:rsidR="00276B79">
        <w:rPr>
          <w:rFonts w:asciiTheme="minorEastAsia" w:eastAsiaTheme="minorEastAsia" w:hAnsiTheme="minorEastAsia" w:hint="eastAsia"/>
          <w:spacing w:val="16"/>
          <w:szCs w:val="22"/>
        </w:rPr>
        <w:t>８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年</w:t>
      </w:r>
      <w:r w:rsidR="00276B79">
        <w:rPr>
          <w:rFonts w:asciiTheme="minorEastAsia" w:eastAsiaTheme="minorEastAsia" w:hAnsiTheme="minorEastAsia" w:hint="eastAsia"/>
          <w:spacing w:val="16"/>
          <w:szCs w:val="22"/>
        </w:rPr>
        <w:t>６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月</w:t>
      </w:r>
      <w:r w:rsidR="00276B79">
        <w:rPr>
          <w:rFonts w:asciiTheme="minorEastAsia" w:eastAsiaTheme="minorEastAsia" w:hAnsiTheme="minorEastAsia" w:hint="eastAsia"/>
          <w:spacing w:val="16"/>
          <w:szCs w:val="22"/>
        </w:rPr>
        <w:t>29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日（</w:t>
      </w:r>
      <w:r w:rsidR="00276B79">
        <w:rPr>
          <w:rFonts w:asciiTheme="minorEastAsia" w:eastAsiaTheme="minorEastAsia" w:hAnsiTheme="minorEastAsia" w:hint="eastAsia"/>
          <w:spacing w:val="16"/>
          <w:szCs w:val="22"/>
        </w:rPr>
        <w:t>月</w:t>
      </w:r>
      <w:r w:rsidR="002771F2" w:rsidRPr="002A3922">
        <w:rPr>
          <w:rFonts w:asciiTheme="minorEastAsia" w:eastAsiaTheme="minorEastAsia" w:hAnsiTheme="minorEastAsia" w:hint="eastAsia"/>
          <w:spacing w:val="16"/>
          <w:szCs w:val="22"/>
        </w:rPr>
        <w:t>）</w:t>
      </w:r>
    </w:p>
    <w:p w14:paraId="5B63A375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18829BF8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３　</w:t>
      </w:r>
      <w:r w:rsidR="007F33C5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請求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金額</w:t>
      </w:r>
    </w:p>
    <w:p w14:paraId="65A6321D" w14:textId="77777777" w:rsidR="007F33C5" w:rsidRPr="002A3922" w:rsidRDefault="007F33C5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</w:p>
    <w:p w14:paraId="33DD6524" w14:textId="77777777" w:rsidR="00150BD1" w:rsidRPr="002A3922" w:rsidRDefault="00150BD1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  <w:u w:val="single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4F7DF16A" w14:textId="77777777" w:rsidR="00520537" w:rsidRPr="002A3922" w:rsidRDefault="00520537" w:rsidP="00150BD1">
      <w:pPr>
        <w:spacing w:line="320" w:lineRule="atLeast"/>
        <w:rPr>
          <w:rFonts w:asciiTheme="minorEastAsia" w:eastAsiaTheme="minorEastAsia" w:hAnsiTheme="minorEastAsia"/>
          <w:spacing w:val="16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 xml:space="preserve">　　（参考として、</w:t>
      </w:r>
      <w:r w:rsidR="00FE3677"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払込</w:t>
      </w:r>
      <w:r w:rsidRPr="002A3922">
        <w:rPr>
          <w:rFonts w:asciiTheme="minorEastAsia" w:eastAsiaTheme="minorEastAsia" w:hAnsiTheme="minorEastAsia" w:cs="ＭＳ ゴシック" w:hint="eastAsia"/>
          <w:color w:val="000000" w:themeColor="text1"/>
          <w:szCs w:val="22"/>
        </w:rPr>
        <w:t>書兼領収書の写しを添付します。</w:t>
      </w:r>
      <w:r w:rsidRPr="002A3922">
        <w:rPr>
          <w:rFonts w:asciiTheme="minorEastAsia" w:eastAsiaTheme="minorEastAsia" w:hAnsiTheme="minorEastAsia" w:hint="eastAsia"/>
          <w:spacing w:val="16"/>
          <w:sz w:val="21"/>
          <w:szCs w:val="21"/>
        </w:rPr>
        <w:t>）</w:t>
      </w:r>
    </w:p>
    <w:p w14:paraId="2DA35975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</w:p>
    <w:p w14:paraId="6EABB132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:rsidRPr="002A3922" w14:paraId="55DADFB1" w14:textId="77777777" w:rsidTr="00520537">
        <w:tc>
          <w:tcPr>
            <w:tcW w:w="2456" w:type="dxa"/>
            <w:vAlign w:val="center"/>
          </w:tcPr>
          <w:p w14:paraId="4BB9C73F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311D8DEF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:rsidRPr="002A3922" w14:paraId="73A1E32C" w14:textId="77777777" w:rsidTr="00520537">
        <w:tc>
          <w:tcPr>
            <w:tcW w:w="2456" w:type="dxa"/>
            <w:vAlign w:val="center"/>
          </w:tcPr>
          <w:p w14:paraId="48C46949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207E325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  <w:tr w:rsidR="00520537" w:rsidRPr="002A3922" w14:paraId="3E111E7C" w14:textId="77777777" w:rsidTr="00D20A7B">
        <w:tc>
          <w:tcPr>
            <w:tcW w:w="2456" w:type="dxa"/>
            <w:vAlign w:val="center"/>
          </w:tcPr>
          <w:p w14:paraId="2494FBEF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0291B780" w14:textId="77777777" w:rsidR="00520537" w:rsidRPr="002A3922" w:rsidRDefault="00520537" w:rsidP="00D20A7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B395B67" w14:textId="77777777" w:rsidR="00520537" w:rsidRPr="002A3922" w:rsidRDefault="00520537" w:rsidP="007F33C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52745736" w14:textId="77777777" w:rsidR="00520537" w:rsidRPr="002A3922" w:rsidRDefault="00520537" w:rsidP="00D20A7B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54428676" w14:textId="77777777" w:rsidR="00520537" w:rsidRPr="002A3922" w:rsidRDefault="00520537" w:rsidP="007F33C5">
            <w:pPr>
              <w:jc w:val="center"/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172D4086" w14:textId="77777777" w:rsidR="00520537" w:rsidRPr="002A3922" w:rsidRDefault="007F33C5" w:rsidP="00150BD1">
            <w:pPr>
              <w:rPr>
                <w:rFonts w:asciiTheme="minorEastAsia" w:eastAsiaTheme="minorEastAsia" w:hAnsiTheme="minorEastAsia"/>
                <w:sz w:val="16"/>
                <w:szCs w:val="16"/>
              </w:rPr>
            </w:pPr>
            <w:r w:rsidRPr="002A3922">
              <w:rPr>
                <w:rFonts w:asciiTheme="minorEastAsia" w:eastAsiaTheme="minorEastAsia" w:hAnsiTheme="minorEastAsia" w:hint="eastAsia"/>
                <w:sz w:val="16"/>
                <w:szCs w:val="16"/>
              </w:rPr>
              <w:t>※いずれかに〇を付す。</w:t>
            </w:r>
          </w:p>
        </w:tc>
      </w:tr>
      <w:tr w:rsidR="00520537" w:rsidRPr="002A3922" w14:paraId="4AAF00CE" w14:textId="77777777" w:rsidTr="00520537">
        <w:tc>
          <w:tcPr>
            <w:tcW w:w="2456" w:type="dxa"/>
            <w:vAlign w:val="center"/>
          </w:tcPr>
          <w:p w14:paraId="31CB51AA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  <w:r w:rsidRPr="002A3922">
              <w:rPr>
                <w:rFonts w:asciiTheme="minorEastAsia" w:eastAsiaTheme="minorEastAsia" w:hAnsiTheme="minorEastAsia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6008BFB2" w14:textId="77777777" w:rsidR="00520537" w:rsidRPr="002A3922" w:rsidRDefault="00520537" w:rsidP="00150BD1">
            <w:pPr>
              <w:rPr>
                <w:rFonts w:asciiTheme="minorEastAsia" w:eastAsiaTheme="minorEastAsia" w:hAnsiTheme="minorEastAsia"/>
                <w:sz w:val="21"/>
                <w:szCs w:val="21"/>
              </w:rPr>
            </w:pPr>
          </w:p>
        </w:tc>
      </w:tr>
    </w:tbl>
    <w:p w14:paraId="36BEC351" w14:textId="77777777" w:rsidR="00520537" w:rsidRPr="002A3922" w:rsidRDefault="00520537" w:rsidP="00150BD1">
      <w:pPr>
        <w:rPr>
          <w:rFonts w:asciiTheme="minorEastAsia" w:eastAsiaTheme="minorEastAsia" w:hAnsiTheme="minorEastAsia"/>
          <w:sz w:val="21"/>
          <w:szCs w:val="21"/>
        </w:rPr>
      </w:pPr>
    </w:p>
    <w:p w14:paraId="4F57C428" w14:textId="77777777" w:rsidR="007F33C5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>【連絡先】　（担当者所属）</w:t>
      </w:r>
    </w:p>
    <w:p w14:paraId="750D022D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　　　　　（担当者氏名）</w:t>
      </w:r>
    </w:p>
    <w:p w14:paraId="0F197BC6" w14:textId="77777777" w:rsidR="007F33C5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　　　　　</w:t>
      </w:r>
      <w:r w:rsidR="007F33C5"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</w:t>
      </w:r>
      <w:r w:rsidRPr="002A3922">
        <w:rPr>
          <w:rFonts w:asciiTheme="minorEastAsia" w:eastAsiaTheme="minorEastAsia" w:hAnsiTheme="minorEastAsia" w:hint="eastAsia"/>
          <w:sz w:val="21"/>
          <w:szCs w:val="21"/>
        </w:rPr>
        <w:t>（電話番号）</w:t>
      </w:r>
    </w:p>
    <w:p w14:paraId="5FAE257B" w14:textId="77777777" w:rsidR="00150BD1" w:rsidRPr="002A3922" w:rsidRDefault="00150BD1" w:rsidP="00150BD1">
      <w:pPr>
        <w:rPr>
          <w:rFonts w:asciiTheme="minorEastAsia" w:eastAsiaTheme="minorEastAsia" w:hAnsiTheme="minorEastAsia"/>
          <w:sz w:val="21"/>
          <w:szCs w:val="21"/>
        </w:rPr>
      </w:pPr>
      <w:r w:rsidRPr="002A3922">
        <w:rPr>
          <w:rFonts w:asciiTheme="minorEastAsia" w:eastAsiaTheme="minorEastAsia" w:hAnsiTheme="minorEastAsia" w:hint="eastAsia"/>
          <w:sz w:val="21"/>
          <w:szCs w:val="21"/>
        </w:rPr>
        <w:t xml:space="preserve">　　　　　　（ＦＡＸ番号）</w:t>
      </w:r>
    </w:p>
    <w:sectPr w:rsidR="00150BD1" w:rsidRPr="002A3922" w:rsidSect="00A4512D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6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6201F" w14:textId="77777777" w:rsidR="00652927" w:rsidRDefault="00652927">
      <w:r>
        <w:separator/>
      </w:r>
    </w:p>
  </w:endnote>
  <w:endnote w:type="continuationSeparator" w:id="0">
    <w:p w14:paraId="3D22E158" w14:textId="77777777" w:rsidR="00652927" w:rsidRDefault="006529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CB01F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1D7D7BFE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EFF5B" w14:textId="77777777" w:rsidR="00CC0444" w:rsidRPr="00C659F4" w:rsidRDefault="00232C28">
    <w:pPr>
      <w:pStyle w:val="a4"/>
      <w:jc w:val="center"/>
      <w:rPr>
        <w:sz w:val="21"/>
        <w:szCs w:val="21"/>
      </w:rPr>
    </w:pPr>
    <w:r w:rsidRPr="00C659F4">
      <w:rPr>
        <w:rFonts w:hint="eastAsia"/>
        <w:sz w:val="21"/>
        <w:szCs w:val="21"/>
      </w:rPr>
      <w:t>様式-</w:t>
    </w:r>
    <w:r w:rsidR="00A4512D">
      <w:rPr>
        <w:rFonts w:hint="eastAsia"/>
        <w:sz w:val="21"/>
        <w:szCs w:val="21"/>
      </w:rPr>
      <w:t>6</w:t>
    </w:r>
    <w:sdt>
      <w:sdtPr>
        <w:rPr>
          <w:sz w:val="21"/>
          <w:szCs w:val="21"/>
        </w:rPr>
        <w:id w:val="307520400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700ADA" w14:textId="77777777" w:rsidR="00652927" w:rsidRDefault="00652927">
      <w:r>
        <w:separator/>
      </w:r>
    </w:p>
  </w:footnote>
  <w:footnote w:type="continuationSeparator" w:id="0">
    <w:p w14:paraId="7FBD0740" w14:textId="77777777" w:rsidR="00652927" w:rsidRDefault="006529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23C57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155919562">
    <w:abstractNumId w:val="4"/>
  </w:num>
  <w:num w:numId="2" w16cid:durableId="1683892815">
    <w:abstractNumId w:val="0"/>
  </w:num>
  <w:num w:numId="3" w16cid:durableId="44573679">
    <w:abstractNumId w:val="3"/>
  </w:num>
  <w:num w:numId="4" w16cid:durableId="714082465">
    <w:abstractNumId w:val="1"/>
  </w:num>
  <w:num w:numId="5" w16cid:durableId="131695963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1064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4A97"/>
    <w:rsid w:val="00026349"/>
    <w:rsid w:val="0003000B"/>
    <w:rsid w:val="000359E6"/>
    <w:rsid w:val="000408EF"/>
    <w:rsid w:val="00042E1C"/>
    <w:rsid w:val="00046191"/>
    <w:rsid w:val="000469AF"/>
    <w:rsid w:val="00046E33"/>
    <w:rsid w:val="000617AE"/>
    <w:rsid w:val="0006410A"/>
    <w:rsid w:val="000646DD"/>
    <w:rsid w:val="000647C5"/>
    <w:rsid w:val="000647F5"/>
    <w:rsid w:val="00066F79"/>
    <w:rsid w:val="00070000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C5145"/>
    <w:rsid w:val="000C7D27"/>
    <w:rsid w:val="000D3D00"/>
    <w:rsid w:val="000D4772"/>
    <w:rsid w:val="000E34D6"/>
    <w:rsid w:val="000E3635"/>
    <w:rsid w:val="000E6691"/>
    <w:rsid w:val="000F00AC"/>
    <w:rsid w:val="000F1F72"/>
    <w:rsid w:val="000F26BA"/>
    <w:rsid w:val="000F43F4"/>
    <w:rsid w:val="000F47D4"/>
    <w:rsid w:val="000F6DB7"/>
    <w:rsid w:val="00101394"/>
    <w:rsid w:val="0010457C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099C"/>
    <w:rsid w:val="001369CD"/>
    <w:rsid w:val="00143FD5"/>
    <w:rsid w:val="0014468E"/>
    <w:rsid w:val="001503CA"/>
    <w:rsid w:val="00150BD1"/>
    <w:rsid w:val="001600D3"/>
    <w:rsid w:val="00160846"/>
    <w:rsid w:val="00160F84"/>
    <w:rsid w:val="00161146"/>
    <w:rsid w:val="00166B44"/>
    <w:rsid w:val="00175FB0"/>
    <w:rsid w:val="00181CBC"/>
    <w:rsid w:val="00192810"/>
    <w:rsid w:val="0019618D"/>
    <w:rsid w:val="00196F0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D5BF4"/>
    <w:rsid w:val="001D6282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67B9"/>
    <w:rsid w:val="0027693C"/>
    <w:rsid w:val="00276B79"/>
    <w:rsid w:val="002771F2"/>
    <w:rsid w:val="002843B8"/>
    <w:rsid w:val="0029063E"/>
    <w:rsid w:val="00294FE3"/>
    <w:rsid w:val="00297577"/>
    <w:rsid w:val="002A205B"/>
    <w:rsid w:val="002A2757"/>
    <w:rsid w:val="002A288A"/>
    <w:rsid w:val="002A333E"/>
    <w:rsid w:val="002A3922"/>
    <w:rsid w:val="002A50A9"/>
    <w:rsid w:val="002A5B5C"/>
    <w:rsid w:val="002A7BC4"/>
    <w:rsid w:val="002B0302"/>
    <w:rsid w:val="002B08C5"/>
    <w:rsid w:val="002B0F40"/>
    <w:rsid w:val="002B3805"/>
    <w:rsid w:val="002C0C15"/>
    <w:rsid w:val="002C1BE2"/>
    <w:rsid w:val="002C7FB5"/>
    <w:rsid w:val="002D2614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7C94"/>
    <w:rsid w:val="003710C5"/>
    <w:rsid w:val="00372053"/>
    <w:rsid w:val="00380A62"/>
    <w:rsid w:val="00386303"/>
    <w:rsid w:val="00387F76"/>
    <w:rsid w:val="00391DBB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A52C2"/>
    <w:rsid w:val="003B038A"/>
    <w:rsid w:val="003B199B"/>
    <w:rsid w:val="003B6F0B"/>
    <w:rsid w:val="003B73A9"/>
    <w:rsid w:val="003B7FBC"/>
    <w:rsid w:val="003C2698"/>
    <w:rsid w:val="003C6422"/>
    <w:rsid w:val="003C69DC"/>
    <w:rsid w:val="003C7034"/>
    <w:rsid w:val="003C7191"/>
    <w:rsid w:val="003D7276"/>
    <w:rsid w:val="003D7EE2"/>
    <w:rsid w:val="003E6A3F"/>
    <w:rsid w:val="003F0A5F"/>
    <w:rsid w:val="003F0CD2"/>
    <w:rsid w:val="003F0F50"/>
    <w:rsid w:val="003F13D3"/>
    <w:rsid w:val="003F3DA5"/>
    <w:rsid w:val="003F4FCE"/>
    <w:rsid w:val="003F513F"/>
    <w:rsid w:val="003F6FA0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71E"/>
    <w:rsid w:val="00421AA9"/>
    <w:rsid w:val="00422E84"/>
    <w:rsid w:val="0042641A"/>
    <w:rsid w:val="004264A5"/>
    <w:rsid w:val="00434FEF"/>
    <w:rsid w:val="004356BF"/>
    <w:rsid w:val="004422DD"/>
    <w:rsid w:val="0044482D"/>
    <w:rsid w:val="00447744"/>
    <w:rsid w:val="004533C9"/>
    <w:rsid w:val="0045576E"/>
    <w:rsid w:val="0045594D"/>
    <w:rsid w:val="00457A0B"/>
    <w:rsid w:val="0046792E"/>
    <w:rsid w:val="00477FBE"/>
    <w:rsid w:val="00482769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7046"/>
    <w:rsid w:val="004F3780"/>
    <w:rsid w:val="004F3C07"/>
    <w:rsid w:val="004F6543"/>
    <w:rsid w:val="0050081D"/>
    <w:rsid w:val="00503D96"/>
    <w:rsid w:val="0050451C"/>
    <w:rsid w:val="0050524B"/>
    <w:rsid w:val="005108E2"/>
    <w:rsid w:val="00511519"/>
    <w:rsid w:val="00517C93"/>
    <w:rsid w:val="00520332"/>
    <w:rsid w:val="00520537"/>
    <w:rsid w:val="00521A39"/>
    <w:rsid w:val="00521F33"/>
    <w:rsid w:val="00524593"/>
    <w:rsid w:val="00530E2B"/>
    <w:rsid w:val="005312EC"/>
    <w:rsid w:val="0053373B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84104"/>
    <w:rsid w:val="00584D59"/>
    <w:rsid w:val="005910F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602AC6"/>
    <w:rsid w:val="00603B87"/>
    <w:rsid w:val="0060450E"/>
    <w:rsid w:val="00612EA7"/>
    <w:rsid w:val="00615837"/>
    <w:rsid w:val="00616AFD"/>
    <w:rsid w:val="00617B2E"/>
    <w:rsid w:val="00621710"/>
    <w:rsid w:val="0062418B"/>
    <w:rsid w:val="006277AC"/>
    <w:rsid w:val="00632532"/>
    <w:rsid w:val="00636E97"/>
    <w:rsid w:val="00636EFA"/>
    <w:rsid w:val="0063765C"/>
    <w:rsid w:val="0064655D"/>
    <w:rsid w:val="00652927"/>
    <w:rsid w:val="006529BE"/>
    <w:rsid w:val="00655BBE"/>
    <w:rsid w:val="00656E11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2BD3"/>
    <w:rsid w:val="006A53F7"/>
    <w:rsid w:val="006A7A74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4309"/>
    <w:rsid w:val="006D5C35"/>
    <w:rsid w:val="006F008C"/>
    <w:rsid w:val="006F201B"/>
    <w:rsid w:val="006F43F5"/>
    <w:rsid w:val="00702F63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6E0C"/>
    <w:rsid w:val="007371FE"/>
    <w:rsid w:val="007418EB"/>
    <w:rsid w:val="00742FCB"/>
    <w:rsid w:val="00745D8E"/>
    <w:rsid w:val="00746008"/>
    <w:rsid w:val="00747C19"/>
    <w:rsid w:val="00752497"/>
    <w:rsid w:val="00753938"/>
    <w:rsid w:val="00762E8D"/>
    <w:rsid w:val="00767FC7"/>
    <w:rsid w:val="0077180F"/>
    <w:rsid w:val="00771A9B"/>
    <w:rsid w:val="0077637C"/>
    <w:rsid w:val="00781F32"/>
    <w:rsid w:val="00783CAA"/>
    <w:rsid w:val="007851C6"/>
    <w:rsid w:val="00793DF5"/>
    <w:rsid w:val="00795DE9"/>
    <w:rsid w:val="00795FA7"/>
    <w:rsid w:val="007A2EA9"/>
    <w:rsid w:val="007A3DE8"/>
    <w:rsid w:val="007A4BC3"/>
    <w:rsid w:val="007A568F"/>
    <w:rsid w:val="007A61B3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33C5"/>
    <w:rsid w:val="007F4087"/>
    <w:rsid w:val="00803965"/>
    <w:rsid w:val="00807D6F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368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6CAC"/>
    <w:rsid w:val="0088710C"/>
    <w:rsid w:val="00891852"/>
    <w:rsid w:val="00894E74"/>
    <w:rsid w:val="008A4475"/>
    <w:rsid w:val="008A51C2"/>
    <w:rsid w:val="008A52AA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3098"/>
    <w:rsid w:val="00923B40"/>
    <w:rsid w:val="009261B9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71003"/>
    <w:rsid w:val="009731AE"/>
    <w:rsid w:val="00974E63"/>
    <w:rsid w:val="00984770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5985"/>
    <w:rsid w:val="009B6D4C"/>
    <w:rsid w:val="009B7772"/>
    <w:rsid w:val="009C1117"/>
    <w:rsid w:val="009C1729"/>
    <w:rsid w:val="009D3842"/>
    <w:rsid w:val="009E08C5"/>
    <w:rsid w:val="009E0C6F"/>
    <w:rsid w:val="009F048C"/>
    <w:rsid w:val="00A012E7"/>
    <w:rsid w:val="00A025BC"/>
    <w:rsid w:val="00A026E3"/>
    <w:rsid w:val="00A02E6C"/>
    <w:rsid w:val="00A14E0C"/>
    <w:rsid w:val="00A20A28"/>
    <w:rsid w:val="00A220B3"/>
    <w:rsid w:val="00A22B2A"/>
    <w:rsid w:val="00A2493F"/>
    <w:rsid w:val="00A30A59"/>
    <w:rsid w:val="00A323F1"/>
    <w:rsid w:val="00A33704"/>
    <w:rsid w:val="00A350E8"/>
    <w:rsid w:val="00A42AA0"/>
    <w:rsid w:val="00A4512D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C3B15"/>
    <w:rsid w:val="00AC52F2"/>
    <w:rsid w:val="00AC569C"/>
    <w:rsid w:val="00AC70DC"/>
    <w:rsid w:val="00AD0D4C"/>
    <w:rsid w:val="00AD711C"/>
    <w:rsid w:val="00AE65FD"/>
    <w:rsid w:val="00AF0319"/>
    <w:rsid w:val="00AF0CC0"/>
    <w:rsid w:val="00AF6459"/>
    <w:rsid w:val="00B06C62"/>
    <w:rsid w:val="00B1027F"/>
    <w:rsid w:val="00B10BFE"/>
    <w:rsid w:val="00B117F5"/>
    <w:rsid w:val="00B11C73"/>
    <w:rsid w:val="00B15AF8"/>
    <w:rsid w:val="00B225BF"/>
    <w:rsid w:val="00B24B3E"/>
    <w:rsid w:val="00B25469"/>
    <w:rsid w:val="00B2723C"/>
    <w:rsid w:val="00B275A1"/>
    <w:rsid w:val="00B27616"/>
    <w:rsid w:val="00B3025F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50BC"/>
    <w:rsid w:val="00B662C0"/>
    <w:rsid w:val="00B72B61"/>
    <w:rsid w:val="00B751B6"/>
    <w:rsid w:val="00B75D8A"/>
    <w:rsid w:val="00B75FCF"/>
    <w:rsid w:val="00B8015B"/>
    <w:rsid w:val="00B8741E"/>
    <w:rsid w:val="00B9214B"/>
    <w:rsid w:val="00B92FEF"/>
    <w:rsid w:val="00B931C9"/>
    <w:rsid w:val="00BA0350"/>
    <w:rsid w:val="00BA2D6B"/>
    <w:rsid w:val="00BA4A9F"/>
    <w:rsid w:val="00BA6479"/>
    <w:rsid w:val="00BB7516"/>
    <w:rsid w:val="00BC30B9"/>
    <w:rsid w:val="00BC3E55"/>
    <w:rsid w:val="00BC3F5B"/>
    <w:rsid w:val="00BD1046"/>
    <w:rsid w:val="00BD1E89"/>
    <w:rsid w:val="00BD5076"/>
    <w:rsid w:val="00BD77B8"/>
    <w:rsid w:val="00BE48CC"/>
    <w:rsid w:val="00BE4A00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AC8"/>
    <w:rsid w:val="00C06943"/>
    <w:rsid w:val="00C1468F"/>
    <w:rsid w:val="00C17201"/>
    <w:rsid w:val="00C17F68"/>
    <w:rsid w:val="00C20790"/>
    <w:rsid w:val="00C2123A"/>
    <w:rsid w:val="00C2677B"/>
    <w:rsid w:val="00C30F21"/>
    <w:rsid w:val="00C50495"/>
    <w:rsid w:val="00C52629"/>
    <w:rsid w:val="00C5318A"/>
    <w:rsid w:val="00C53915"/>
    <w:rsid w:val="00C5477E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C73"/>
    <w:rsid w:val="00CF47DA"/>
    <w:rsid w:val="00D00631"/>
    <w:rsid w:val="00D024B6"/>
    <w:rsid w:val="00D0393F"/>
    <w:rsid w:val="00D05DCA"/>
    <w:rsid w:val="00D11AD3"/>
    <w:rsid w:val="00D12512"/>
    <w:rsid w:val="00D13B2E"/>
    <w:rsid w:val="00D16E45"/>
    <w:rsid w:val="00D17E21"/>
    <w:rsid w:val="00D20A7B"/>
    <w:rsid w:val="00D20E21"/>
    <w:rsid w:val="00D220E4"/>
    <w:rsid w:val="00D250FC"/>
    <w:rsid w:val="00D3033D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87D6F"/>
    <w:rsid w:val="00D92393"/>
    <w:rsid w:val="00DA05E9"/>
    <w:rsid w:val="00DA09DF"/>
    <w:rsid w:val="00DA1E21"/>
    <w:rsid w:val="00DB3295"/>
    <w:rsid w:val="00DB5EF8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6D2B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B458A"/>
    <w:rsid w:val="00EC2841"/>
    <w:rsid w:val="00EC7CEF"/>
    <w:rsid w:val="00ED36F8"/>
    <w:rsid w:val="00EE1377"/>
    <w:rsid w:val="00EE4A65"/>
    <w:rsid w:val="00EE77DC"/>
    <w:rsid w:val="00EF0751"/>
    <w:rsid w:val="00EF1924"/>
    <w:rsid w:val="00EF3950"/>
    <w:rsid w:val="00EF4FB9"/>
    <w:rsid w:val="00EF7E29"/>
    <w:rsid w:val="00F00F53"/>
    <w:rsid w:val="00F072C3"/>
    <w:rsid w:val="00F127D9"/>
    <w:rsid w:val="00F1766B"/>
    <w:rsid w:val="00F201D0"/>
    <w:rsid w:val="00F24446"/>
    <w:rsid w:val="00F31256"/>
    <w:rsid w:val="00F3451A"/>
    <w:rsid w:val="00F366EB"/>
    <w:rsid w:val="00F40E54"/>
    <w:rsid w:val="00F50292"/>
    <w:rsid w:val="00F51F4D"/>
    <w:rsid w:val="00F55381"/>
    <w:rsid w:val="00F55E74"/>
    <w:rsid w:val="00F60E0E"/>
    <w:rsid w:val="00F61177"/>
    <w:rsid w:val="00F65943"/>
    <w:rsid w:val="00F71CBA"/>
    <w:rsid w:val="00F73CAF"/>
    <w:rsid w:val="00F75E2D"/>
    <w:rsid w:val="00F82B34"/>
    <w:rsid w:val="00F83D76"/>
    <w:rsid w:val="00F955A5"/>
    <w:rsid w:val="00F959AA"/>
    <w:rsid w:val="00FA36C6"/>
    <w:rsid w:val="00FA5674"/>
    <w:rsid w:val="00FB430D"/>
    <w:rsid w:val="00FB4AEC"/>
    <w:rsid w:val="00FC3CA6"/>
    <w:rsid w:val="00FC3F56"/>
    <w:rsid w:val="00FC5733"/>
    <w:rsid w:val="00FD00A2"/>
    <w:rsid w:val="00FD17D7"/>
    <w:rsid w:val="00FD4BB5"/>
    <w:rsid w:val="00FD5696"/>
    <w:rsid w:val="00FE02E3"/>
    <w:rsid w:val="00FE1984"/>
    <w:rsid w:val="00FE3677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497">
      <v:textbox inset="5.85pt,.7pt,5.85pt,.7pt"/>
    </o:shapedefaults>
    <o:shapelayout v:ext="edit">
      <o:idmap v:ext="edit" data="1"/>
    </o:shapelayout>
  </w:shapeDefaults>
  <w:decimalSymbol w:val="."/>
  <w:listSeparator w:val=","/>
  <w14:docId w14:val="537183E8"/>
  <w15:docId w15:val="{296B469C-FB36-4319-8923-3C88096A90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016955\Documents\&#24046;&#12375;&#36796;&#12415;&#21360;&#21047;&#29992;\&#19968;&#33324;&#31478;&#20105;&#20837;&#26413;\RTF8READ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085B067-873B-43B7-B2EC-1E0C655930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RTF8READ.DOT</Template>
  <TotalTime>88</TotalTime>
  <Pages>1</Pages>
  <Words>251</Words>
  <Characters>148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埼玉県立３病院の灯油の共同購入</vt:lpstr>
      <vt:lpstr>埼玉県立３病院の灯油の共同購入</vt:lpstr>
    </vt:vector>
  </TitlesOfParts>
  <Company>埼玉県</Company>
  <LinksUpToDate>false</LinksUpToDate>
  <CharactersWithSpaces>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埼玉県立３病院の灯油の共同購入</dc:title>
  <dc:creator>saitamaken</dc:creator>
  <cp:lastModifiedBy>三橋 知成</cp:lastModifiedBy>
  <cp:revision>58</cp:revision>
  <cp:lastPrinted>2025-07-03T05:52:00Z</cp:lastPrinted>
  <dcterms:created xsi:type="dcterms:W3CDTF">2020-01-22T03:01:00Z</dcterms:created>
  <dcterms:modified xsi:type="dcterms:W3CDTF">2026-06-23T03:00:00Z</dcterms:modified>
</cp:coreProperties>
</file>